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148B4" w14:textId="758CBE23" w:rsidR="002944BA" w:rsidRDefault="002944BA" w:rsidP="002944BA">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#107bis-e</w:t>
      </w:r>
      <w:r>
        <w:rPr>
          <w:bCs w:val="0"/>
          <w:noProof w:val="0"/>
          <w:sz w:val="24"/>
        </w:rPr>
        <w:tab/>
      </w:r>
      <w:r w:rsidR="00786D78" w:rsidRPr="00786D78">
        <w:rPr>
          <w:bCs w:val="0"/>
          <w:noProof w:val="0"/>
          <w:sz w:val="24"/>
          <w:lang w:eastAsia="ja-JP"/>
        </w:rPr>
        <w:t>R3-202373</w:t>
      </w:r>
      <w:bookmarkStart w:id="1" w:name="_GoBack"/>
      <w:bookmarkEnd w:id="1"/>
    </w:p>
    <w:p w14:paraId="42CF17A1" w14:textId="77777777" w:rsidR="002944BA" w:rsidRPr="00147B6F" w:rsidRDefault="002944BA" w:rsidP="002944BA">
      <w:pPr>
        <w:pStyle w:val="Header"/>
        <w:tabs>
          <w:tab w:val="right" w:pos="9923"/>
        </w:tabs>
        <w:ind w:right="-7"/>
        <w:rPr>
          <w:bCs w:val="0"/>
          <w:noProof w:val="0"/>
          <w:sz w:val="24"/>
        </w:rPr>
      </w:pPr>
      <w:r>
        <w:rPr>
          <w:rFonts w:eastAsia="Batang"/>
          <w:color w:val="000000"/>
          <w:sz w:val="24"/>
          <w:szCs w:val="24"/>
        </w:rPr>
        <w:t>20-30 April 2020</w:t>
      </w:r>
    </w:p>
    <w:p w14:paraId="190A87A5" w14:textId="1DCA4718" w:rsidR="00AA58ED" w:rsidRDefault="002944BA" w:rsidP="002944BA">
      <w:pPr>
        <w:pStyle w:val="Header"/>
        <w:tabs>
          <w:tab w:val="right" w:pos="8280"/>
          <w:tab w:val="right" w:pos="9781"/>
        </w:tabs>
        <w:spacing w:after="120"/>
        <w:ind w:right="-57"/>
        <w:jc w:val="both"/>
        <w:rPr>
          <w:noProof w:val="0"/>
          <w:sz w:val="24"/>
          <w:szCs w:val="28"/>
          <w:lang w:eastAsia="x-none"/>
        </w:rPr>
      </w:pPr>
      <w:r>
        <w:rPr>
          <w:bCs w:val="0"/>
          <w:noProof w:val="0"/>
          <w:sz w:val="24"/>
        </w:rPr>
        <w:t>Online</w:t>
      </w:r>
    </w:p>
    <w:p w14:paraId="1411FD9E" w14:textId="77777777" w:rsidR="00E27F0B" w:rsidRPr="00E27F0B" w:rsidRDefault="00E27F0B" w:rsidP="00E27F0B">
      <w:pPr>
        <w:pStyle w:val="3GPPHeader"/>
        <w:rPr>
          <w:sz w:val="22"/>
          <w:szCs w:val="22"/>
          <w:lang w:val="en-US"/>
        </w:rPr>
      </w:pPr>
    </w:p>
    <w:p w14:paraId="4A4F422A" w14:textId="704456C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3470D">
        <w:rPr>
          <w:sz w:val="22"/>
          <w:szCs w:val="22"/>
          <w:lang w:val="en-US"/>
        </w:rPr>
        <w:t>15.</w:t>
      </w:r>
      <w:r w:rsidR="00743B4D">
        <w:rPr>
          <w:sz w:val="22"/>
          <w:szCs w:val="22"/>
          <w:lang w:val="en-US"/>
        </w:rPr>
        <w:t>4</w:t>
      </w:r>
      <w:r w:rsidR="0003470D">
        <w:rPr>
          <w:sz w:val="22"/>
          <w:szCs w:val="22"/>
          <w:lang w:val="en-US"/>
        </w:rPr>
        <w:t>.</w:t>
      </w:r>
      <w:r w:rsidR="00C3467E">
        <w:rPr>
          <w:sz w:val="22"/>
          <w:szCs w:val="22"/>
          <w:lang w:val="en-US"/>
        </w:rPr>
        <w:t>3</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5F6C91E7" w:rsidR="00202F77" w:rsidRDefault="003D3C45" w:rsidP="007779A1">
      <w:pPr>
        <w:pStyle w:val="3GPPHeader"/>
        <w:ind w:left="1701" w:hanging="1701"/>
        <w:rPr>
          <w:sz w:val="22"/>
          <w:szCs w:val="22"/>
        </w:rPr>
      </w:pPr>
      <w:r>
        <w:rPr>
          <w:sz w:val="22"/>
          <w:szCs w:val="22"/>
        </w:rPr>
        <w:t>Title:</w:t>
      </w:r>
      <w:r w:rsidR="00E90E49" w:rsidRPr="00CE0424">
        <w:rPr>
          <w:sz w:val="22"/>
          <w:szCs w:val="22"/>
        </w:rPr>
        <w:tab/>
      </w:r>
      <w:r w:rsidR="00225E1A" w:rsidRPr="00225E1A">
        <w:rPr>
          <w:sz w:val="22"/>
          <w:szCs w:val="22"/>
        </w:rPr>
        <w:t>Optimizing multiple SN STATUS TRANSFER for disaggregated gNB</w:t>
      </w:r>
    </w:p>
    <w:p w14:paraId="7E783B99" w14:textId="3025801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C3467E" w:rsidRPr="00C3467E">
        <w:rPr>
          <w:sz w:val="22"/>
          <w:szCs w:val="22"/>
        </w:rPr>
        <w:t>Discussion and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FAAF71E" w14:textId="77777777" w:rsidR="0035512E" w:rsidRDefault="0035512E" w:rsidP="007779A1">
      <w:r>
        <w:t>During RAN3#107-e, the impact of DAPS and CHO on the UL/DL COUNT transfer from CU-UP to CU-CP was discussed and the following agreement was made:</w:t>
      </w:r>
    </w:p>
    <w:p w14:paraId="4B1B5C08" w14:textId="77777777" w:rsidR="0035512E" w:rsidRPr="00932C4A" w:rsidRDefault="0035512E" w:rsidP="0035512E">
      <w:pPr>
        <w:widowControl w:val="0"/>
        <w:spacing w:after="0"/>
        <w:ind w:left="144" w:hanging="144"/>
        <w:rPr>
          <w:rFonts w:ascii="Calibri" w:hAnsi="Calibri" w:cs="Calibri"/>
          <w:b/>
          <w:bCs/>
          <w:color w:val="00B050"/>
          <w:sz w:val="18"/>
          <w:szCs w:val="24"/>
        </w:rPr>
      </w:pPr>
      <w:r w:rsidRPr="00932C4A">
        <w:rPr>
          <w:rFonts w:ascii="Calibri" w:hAnsi="Calibri" w:cs="Calibri"/>
          <w:b/>
          <w:bCs/>
          <w:color w:val="00B050"/>
          <w:sz w:val="18"/>
          <w:szCs w:val="24"/>
        </w:rPr>
        <w:t>Bearer Context Modification procedure is enhanced to retrieve/provide DL COUNT values related for early data forwarding with the source/target CU-UPs</w:t>
      </w:r>
      <w:r>
        <w:rPr>
          <w:rFonts w:ascii="Calibri" w:hAnsi="Calibri" w:cs="Calibri"/>
          <w:b/>
          <w:bCs/>
          <w:color w:val="00B050"/>
          <w:sz w:val="18"/>
          <w:szCs w:val="24"/>
        </w:rPr>
        <w:t>; FFS whether to have a new IE or reuse an existing one</w:t>
      </w:r>
    </w:p>
    <w:p w14:paraId="7AF2025C" w14:textId="77777777" w:rsidR="0035512E" w:rsidRDefault="0035512E" w:rsidP="007779A1"/>
    <w:p w14:paraId="08151F63" w14:textId="4E7F0BBC" w:rsidR="000C4577" w:rsidRDefault="0035512E" w:rsidP="007779A1">
      <w:r>
        <w:t>This contribution discusses the remaining FFS and proposes an optimization reducing the overall traffic load on the E1 interface.</w:t>
      </w:r>
      <w:r w:rsidR="000C4577">
        <w:t xml:space="preserve"> </w:t>
      </w:r>
    </w:p>
    <w:p w14:paraId="217E4F33" w14:textId="65C30AD0" w:rsidR="00407B72" w:rsidRDefault="00407B72" w:rsidP="00407B72">
      <w:pPr>
        <w:pStyle w:val="Heading1"/>
      </w:pPr>
      <w:r>
        <w:t>Discussion</w:t>
      </w:r>
    </w:p>
    <w:p w14:paraId="2484375B" w14:textId="4C1C6649" w:rsidR="00D710D9" w:rsidRDefault="00D710D9" w:rsidP="00D710D9">
      <w:pPr>
        <w:pStyle w:val="Heading2"/>
        <w:tabs>
          <w:tab w:val="clear" w:pos="3978"/>
        </w:tabs>
        <w:ind w:left="540" w:hanging="558"/>
      </w:pPr>
      <w:bookmarkStart w:id="2" w:name="_Hlk509769073"/>
      <w:r>
        <w:t>On reusing the existing IEs</w:t>
      </w:r>
    </w:p>
    <w:p w14:paraId="788CCA58" w14:textId="644D8C3D" w:rsidR="00D710D9" w:rsidRDefault="00B0291F" w:rsidP="00D710D9">
      <w:r>
        <w:t>L</w:t>
      </w:r>
      <w:r w:rsidR="00D710D9">
        <w:t>egacy HO with CP/UP split</w:t>
      </w:r>
      <w:r>
        <w:t xml:space="preserve"> is described in TS 38.401 section 8</w:t>
      </w:r>
      <w:r w:rsidRPr="00B8401F">
        <w:t>.9.4</w:t>
      </w:r>
      <w:r>
        <w:t xml:space="preserve"> - </w:t>
      </w:r>
      <w:r w:rsidRPr="00B8401F">
        <w:t>Inter-gNB handover involving gNB-CU-UP change</w:t>
      </w:r>
      <w:r>
        <w:t>, illustrated below:</w:t>
      </w:r>
    </w:p>
    <w:p w14:paraId="0E09F9D9" w14:textId="77777777" w:rsidR="00B0291F" w:rsidRDefault="00B0291F" w:rsidP="00D710D9"/>
    <w:p w14:paraId="0826C333" w14:textId="77777777" w:rsidR="00B0291F" w:rsidRPr="00B8401F" w:rsidRDefault="00B0291F" w:rsidP="00B0291F">
      <w:pPr>
        <w:pStyle w:val="Heading3"/>
        <w:numPr>
          <w:ilvl w:val="0"/>
          <w:numId w:val="0"/>
        </w:numPr>
        <w:pBdr>
          <w:top w:val="single" w:sz="4" w:space="1" w:color="auto"/>
          <w:left w:val="single" w:sz="4" w:space="4" w:color="auto"/>
          <w:bottom w:val="single" w:sz="4" w:space="1" w:color="auto"/>
          <w:right w:val="single" w:sz="4" w:space="4" w:color="auto"/>
        </w:pBdr>
        <w:ind w:left="720" w:hanging="720"/>
      </w:pPr>
      <w:bookmarkStart w:id="3" w:name="_Toc13919153"/>
      <w:bookmarkStart w:id="4" w:name="_Toc29391519"/>
      <w:bookmarkStart w:id="5" w:name="_Toc36560550"/>
      <w:r w:rsidRPr="00B8401F">
        <w:t>8.9.4</w:t>
      </w:r>
      <w:r w:rsidRPr="00B8401F">
        <w:tab/>
        <w:t>Inter-gNB handover involving gNB-CU-UP change</w:t>
      </w:r>
      <w:bookmarkEnd w:id="3"/>
      <w:bookmarkEnd w:id="4"/>
      <w:bookmarkEnd w:id="5"/>
    </w:p>
    <w:p w14:paraId="521B202B" w14:textId="77777777" w:rsidR="00B0291F" w:rsidRPr="00B8401F" w:rsidRDefault="00B0291F" w:rsidP="00B0291F">
      <w:pPr>
        <w:pBdr>
          <w:top w:val="single" w:sz="4" w:space="1" w:color="auto"/>
          <w:left w:val="single" w:sz="4" w:space="4" w:color="auto"/>
          <w:bottom w:val="single" w:sz="4" w:space="1" w:color="auto"/>
          <w:right w:val="single" w:sz="4" w:space="4" w:color="auto"/>
        </w:pBdr>
        <w:rPr>
          <w:lang w:eastAsia="ja-JP"/>
        </w:rPr>
      </w:pPr>
      <w:r w:rsidRPr="00B8401F">
        <w:rPr>
          <w:lang w:eastAsia="ja-JP"/>
        </w:rPr>
        <w:t>Figure 8.9.4-1 shows the procedure used for inter-gNB handover involving gNB-CU-UP change. Overall inter-gNB handover procedure is specified in TS 37.340 [12].</w:t>
      </w:r>
    </w:p>
    <w:p w14:paraId="75ADE4A4" w14:textId="77777777" w:rsidR="00B0291F" w:rsidRPr="00B8401F" w:rsidRDefault="00B0291F" w:rsidP="00B0291F">
      <w:pPr>
        <w:pBdr>
          <w:top w:val="single" w:sz="4" w:space="1" w:color="auto"/>
          <w:left w:val="single" w:sz="4" w:space="4" w:color="auto"/>
          <w:bottom w:val="single" w:sz="4" w:space="1" w:color="auto"/>
          <w:right w:val="single" w:sz="4" w:space="4" w:color="auto"/>
        </w:pBdr>
      </w:pPr>
    </w:p>
    <w:p w14:paraId="2B294B4F" w14:textId="77777777" w:rsidR="00B0291F" w:rsidRPr="00B8401F" w:rsidRDefault="00B0291F" w:rsidP="00B0291F">
      <w:pPr>
        <w:pStyle w:val="TH"/>
        <w:pBdr>
          <w:top w:val="single" w:sz="4" w:space="1" w:color="auto"/>
          <w:left w:val="single" w:sz="4" w:space="4" w:color="auto"/>
          <w:bottom w:val="single" w:sz="4" w:space="1" w:color="auto"/>
          <w:right w:val="single" w:sz="4" w:space="4" w:color="auto"/>
        </w:pBdr>
      </w:pPr>
      <w:r w:rsidRPr="00B8401F">
        <w:object w:dxaOrig="16329" w:dyaOrig="11586" w14:anchorId="28A62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0.5pt" o:ole="">
            <v:imagedata r:id="rId11" o:title=""/>
          </v:shape>
          <o:OLEObject Type="Embed" ProgID="Visio.Drawing.15" ShapeID="_x0000_i1025" DrawAspect="Content" ObjectID="_1647988881" r:id="rId12"/>
        </w:object>
      </w:r>
    </w:p>
    <w:p w14:paraId="6A3AE68B" w14:textId="77777777" w:rsidR="00B0291F" w:rsidRPr="00B8401F" w:rsidRDefault="00B0291F" w:rsidP="00B0291F">
      <w:pPr>
        <w:pStyle w:val="TF"/>
        <w:pBdr>
          <w:top w:val="single" w:sz="4" w:space="1" w:color="auto"/>
          <w:left w:val="single" w:sz="4" w:space="4" w:color="auto"/>
          <w:bottom w:val="single" w:sz="4" w:space="1" w:color="auto"/>
          <w:right w:val="single" w:sz="4" w:space="4" w:color="auto"/>
        </w:pBdr>
      </w:pPr>
      <w:r w:rsidRPr="00B8401F">
        <w:t>Figure 8.9.4-1: Inter-gNB handover involving gNB-CU-UP change</w:t>
      </w:r>
    </w:p>
    <w:p w14:paraId="70AB6252"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w:t>
      </w:r>
      <w:r w:rsidRPr="00B8401F">
        <w:tab/>
        <w:t>The source gNB-CU-CP sends HANDOVER REQUEST message to the target gNB-CU-CP.</w:t>
      </w:r>
    </w:p>
    <w:p w14:paraId="79E7DF58"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2-4.</w:t>
      </w:r>
      <w:r w:rsidRPr="00B8401F">
        <w:tab/>
        <w:t xml:space="preserve">Bearer context setup procedure is performed as described in Section 8.9.2. </w:t>
      </w:r>
    </w:p>
    <w:p w14:paraId="4F70210A"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5.</w:t>
      </w:r>
      <w:r w:rsidRPr="00B8401F">
        <w:tab/>
        <w:t xml:space="preserve">The target gNB-CU-CP responds the source gNB-CU-CP with </w:t>
      </w:r>
      <w:proofErr w:type="gramStart"/>
      <w:r w:rsidRPr="00B8401F">
        <w:t>an</w:t>
      </w:r>
      <w:proofErr w:type="gramEnd"/>
      <w:r w:rsidRPr="00B8401F">
        <w:t xml:space="preserve"> HANDOVER REQUEST ACKNOWLEDGE message.</w:t>
      </w:r>
    </w:p>
    <w:p w14:paraId="1BB05008"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6.</w:t>
      </w:r>
      <w:r w:rsidRPr="00B8401F">
        <w:tab/>
        <w:t>The F1 UE Context Modification procedure is performed to stop UL data transmission at the gNB-DU and to send the handover command to the UE.</w:t>
      </w:r>
    </w:p>
    <w:p w14:paraId="55FAFCC0"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7-8.</w:t>
      </w:r>
      <w:r w:rsidRPr="00B8401F">
        <w:tab/>
        <w:t>Bearer context modification procedure (gNB-CU-CP initiated) is performed to enable the gNB-CU-CP to retrieve the PDCP UL/DL status and to exchange data forwarding information for the bearer.</w:t>
      </w:r>
    </w:p>
    <w:p w14:paraId="18BF3449"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9.</w:t>
      </w:r>
      <w:r w:rsidRPr="00B8401F">
        <w:tab/>
        <w:t>The source gNB-CU-CP sends an SN STATUS TRANSFER message to the target gNB-CU-CP.</w:t>
      </w:r>
    </w:p>
    <w:p w14:paraId="7A458286"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10-11.</w:t>
      </w:r>
      <w:r w:rsidRPr="00B8401F">
        <w:tab/>
        <w:t>Bearer context modification procedure is performed as described in Section 8.9.2.</w:t>
      </w:r>
    </w:p>
    <w:p w14:paraId="57AD3CC0"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12.</w:t>
      </w:r>
      <w:r w:rsidRPr="00B8401F">
        <w:tab/>
        <w:t>Data Forwarding may be performed from the source gNB-CU-UP to the target gNB-CU-UP.</w:t>
      </w:r>
    </w:p>
    <w:p w14:paraId="2C006526"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13-15.</w:t>
      </w:r>
      <w:r w:rsidRPr="00B8401F">
        <w:tab/>
        <w:t xml:space="preserve">Path Switch procedure is performed to update the DL TNL address information for the NG-U towards the core network. </w:t>
      </w:r>
    </w:p>
    <w:p w14:paraId="26351CA7"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16.</w:t>
      </w:r>
      <w:r w:rsidRPr="00B8401F">
        <w:tab/>
        <w:t xml:space="preserve">The target gNB-CU-CP sends </w:t>
      </w:r>
      <w:proofErr w:type="gramStart"/>
      <w:r w:rsidRPr="00B8401F">
        <w:t>an</w:t>
      </w:r>
      <w:proofErr w:type="gramEnd"/>
      <w:r w:rsidRPr="00B8401F">
        <w:t xml:space="preserve"> UE CONTEXT RELEASE message to the source gNB-CU-CP.</w:t>
      </w:r>
    </w:p>
    <w:p w14:paraId="5E98EED5"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17.</w:t>
      </w:r>
      <w:r w:rsidRPr="00B8401F">
        <w:tab/>
        <w:t>and 19. Bearer context release procedure is performed.</w:t>
      </w:r>
    </w:p>
    <w:p w14:paraId="2C0F5C1D"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18.</w:t>
      </w:r>
      <w:r w:rsidRPr="00B8401F">
        <w:tab/>
        <w:t>F1 UE context release procedure is performed to release the UE context in the source gNB-DU.</w:t>
      </w:r>
    </w:p>
    <w:p w14:paraId="6CD26BA9" w14:textId="3E53FE79" w:rsidR="00B0291F" w:rsidRDefault="00B0291F" w:rsidP="00D710D9">
      <w:r>
        <w:t xml:space="preserve">It can be seen that the UL/DL COUNT needed by the source CU-CP to construct the SN STATUS TRANSFER is requested by the source CU-CP in step 7 and send by the CU-UP in step 8. SN STATUS TRANSFER is </w:t>
      </w:r>
      <w:r>
        <w:lastRenderedPageBreak/>
        <w:t>then received by the target CU-CP in step 9 and the UL/DL COUNT contained in this message is forwarded to the target CU-UP in step 10. The IEs used for that purpose are:</w:t>
      </w:r>
    </w:p>
    <w:p w14:paraId="37564000" w14:textId="49B746EF" w:rsidR="00B0291F" w:rsidRDefault="00B0291F" w:rsidP="00B0291F">
      <w:pPr>
        <w:pStyle w:val="ListParagraph"/>
        <w:numPr>
          <w:ilvl w:val="0"/>
          <w:numId w:val="21"/>
        </w:numPr>
      </w:pPr>
      <w:r>
        <w:t xml:space="preserve">Step 7: </w:t>
      </w:r>
      <w:r w:rsidRPr="0064547D">
        <w:rPr>
          <w:i/>
          <w:iCs/>
        </w:rPr>
        <w:t>PDCP SN Status Request</w:t>
      </w:r>
      <w:r>
        <w:t xml:space="preserve"> </w:t>
      </w:r>
      <w:r w:rsidR="0064547D">
        <w:t>IE in BEARER CONTEXT MODIFICATION REQUEST</w:t>
      </w:r>
    </w:p>
    <w:p w14:paraId="17291C6A" w14:textId="7164D160" w:rsidR="0064547D" w:rsidRDefault="0064547D" w:rsidP="00B0291F">
      <w:pPr>
        <w:pStyle w:val="ListParagraph"/>
        <w:numPr>
          <w:ilvl w:val="0"/>
          <w:numId w:val="21"/>
        </w:numPr>
      </w:pPr>
      <w:r>
        <w:t xml:space="preserve">Step 8: </w:t>
      </w:r>
      <w:r w:rsidRPr="0064547D">
        <w:rPr>
          <w:i/>
          <w:iCs/>
        </w:rPr>
        <w:t>UL COUNT Value</w:t>
      </w:r>
      <w:r w:rsidRPr="0064547D">
        <w:t xml:space="preserve"> and </w:t>
      </w:r>
      <w:r w:rsidRPr="0064547D">
        <w:rPr>
          <w:i/>
          <w:iCs/>
        </w:rPr>
        <w:t>DL COUNT Value</w:t>
      </w:r>
      <w:r w:rsidRPr="0064547D">
        <w:t xml:space="preserve"> IE</w:t>
      </w:r>
      <w:r>
        <w:t>s</w:t>
      </w:r>
      <w:r w:rsidRPr="0064547D">
        <w:t xml:space="preserve"> in BEARER CONTEXT MODIFICATION RESPONSE</w:t>
      </w:r>
    </w:p>
    <w:p w14:paraId="43C15313" w14:textId="4304F2B2" w:rsidR="0064547D" w:rsidRDefault="0064547D" w:rsidP="00B0291F">
      <w:pPr>
        <w:pStyle w:val="ListParagraph"/>
        <w:numPr>
          <w:ilvl w:val="0"/>
          <w:numId w:val="21"/>
        </w:numPr>
      </w:pPr>
      <w:r>
        <w:t xml:space="preserve">Step 10: </w:t>
      </w:r>
      <w:r w:rsidRPr="0064547D">
        <w:rPr>
          <w:i/>
          <w:iCs/>
        </w:rPr>
        <w:t>PDCP SN Status Information</w:t>
      </w:r>
      <w:r>
        <w:t xml:space="preserve"> IE in BEARER CONTEXT MODIFICATION REQUEST</w:t>
      </w:r>
    </w:p>
    <w:p w14:paraId="2FDF686A" w14:textId="05284B43" w:rsidR="0064547D" w:rsidRDefault="0064547D" w:rsidP="0064547D"/>
    <w:p w14:paraId="75DC0235" w14:textId="5BF92054" w:rsidR="0064547D" w:rsidRDefault="0064547D" w:rsidP="0064547D">
      <w:r>
        <w:t>For Early Data Forwarding, multiple SN STATUS TRANSFER (at least 2) need to be sent from source CU-CP to target CU-CP. The difference between the first SN STATUS TRANSFER and the last one is that the source node does not freeze PDCP when sending it. This has been clarified in X2AP/XnAP and a new message was introduced to replace the first SN STATUS TRANSFER. However</w:t>
      </w:r>
      <w:r w:rsidR="00376A0B">
        <w:t>,</w:t>
      </w:r>
      <w:r>
        <w:t xml:space="preserve"> this issue does not exist in </w:t>
      </w:r>
      <w:r w:rsidR="00376A0B">
        <w:t>E1AP, as none of the IEs described above are mentioning a PDCP freeze. Therefore, there is no need to introduce new IEs for that purpose.</w:t>
      </w:r>
    </w:p>
    <w:p w14:paraId="456C0ACA" w14:textId="780B8865" w:rsidR="00376A0B" w:rsidRPr="00376A0B" w:rsidRDefault="00376A0B" w:rsidP="0064547D">
      <w:pPr>
        <w:rPr>
          <w:b/>
          <w:bCs/>
        </w:rPr>
      </w:pPr>
      <w:r w:rsidRPr="00376A0B">
        <w:rPr>
          <w:b/>
          <w:bCs/>
        </w:rPr>
        <w:t>Proposal 1: Do not introduce new IEs in Bearer</w:t>
      </w:r>
      <w:r>
        <w:rPr>
          <w:b/>
          <w:bCs/>
        </w:rPr>
        <w:t xml:space="preserve"> Context</w:t>
      </w:r>
      <w:r w:rsidRPr="00376A0B">
        <w:rPr>
          <w:b/>
          <w:bCs/>
        </w:rPr>
        <w:t xml:space="preserve"> Modification messages to </w:t>
      </w:r>
      <w:r>
        <w:rPr>
          <w:b/>
          <w:bCs/>
        </w:rPr>
        <w:t>retrieve/provide UL/DL COUNT when early data forwarding is applied</w:t>
      </w:r>
    </w:p>
    <w:p w14:paraId="79DF435D" w14:textId="77777777" w:rsidR="0064547D" w:rsidRPr="00D710D9" w:rsidRDefault="0064547D" w:rsidP="0064547D"/>
    <w:p w14:paraId="32AB2937" w14:textId="4ABB6989" w:rsidR="00D710D9" w:rsidRPr="00D710D9" w:rsidRDefault="00D710D9" w:rsidP="00D710D9">
      <w:pPr>
        <w:pStyle w:val="Heading2"/>
        <w:tabs>
          <w:tab w:val="clear" w:pos="3978"/>
        </w:tabs>
        <w:ind w:left="540" w:hanging="540"/>
      </w:pPr>
      <w:r>
        <w:t>Optimizing the signalling load</w:t>
      </w:r>
    </w:p>
    <w:p w14:paraId="5C9CE9E2" w14:textId="79AACEC0" w:rsidR="0058123E" w:rsidRDefault="000D1990" w:rsidP="000D1990">
      <w:pPr>
        <w:rPr>
          <w:lang w:val="en-US"/>
        </w:rPr>
      </w:pPr>
      <w:r>
        <w:rPr>
          <w:lang w:val="en-US"/>
        </w:rPr>
        <w:t xml:space="preserve">Examining further the </w:t>
      </w:r>
      <w:bookmarkStart w:id="6" w:name="_Hlk31881335"/>
      <w:r>
        <w:rPr>
          <w:lang w:val="en-US"/>
        </w:rPr>
        <w:t>early data forwarding</w:t>
      </w:r>
      <w:r w:rsidR="00D13970">
        <w:rPr>
          <w:lang w:val="en-US"/>
        </w:rPr>
        <w:t xml:space="preserve"> applied to CHO</w:t>
      </w:r>
      <w:r>
        <w:rPr>
          <w:lang w:val="en-US"/>
        </w:rPr>
        <w:t>, we see that there might be a long time between the start of data forwarding and the HO, where the UE is still connected to the source, while the source is forwarding PDCP PDUs to the target at the same time. This means that the target PDCP buffer can get full very quickly</w:t>
      </w:r>
      <w:bookmarkEnd w:id="6"/>
      <w:r>
        <w:rPr>
          <w:lang w:val="en-US"/>
        </w:rPr>
        <w:t xml:space="preserve">. </w:t>
      </w:r>
    </w:p>
    <w:p w14:paraId="2C4145A8" w14:textId="3627096C" w:rsidR="0058123E" w:rsidRPr="001B7EE0" w:rsidRDefault="00225E1A" w:rsidP="0058123E">
      <w:pPr>
        <w:rPr>
          <w:b/>
        </w:rPr>
      </w:pPr>
      <w:r>
        <w:rPr>
          <w:b/>
        </w:rPr>
        <w:t>Observation</w:t>
      </w:r>
      <w:r w:rsidR="0058123E">
        <w:rPr>
          <w:b/>
        </w:rPr>
        <w:t xml:space="preserve"> 1</w:t>
      </w:r>
      <w:r w:rsidR="0058123E" w:rsidRPr="006C5107">
        <w:rPr>
          <w:b/>
        </w:rPr>
        <w:t xml:space="preserve">: </w:t>
      </w:r>
      <w:r w:rsidR="0058123E">
        <w:rPr>
          <w:b/>
        </w:rPr>
        <w:t xml:space="preserve">In </w:t>
      </w:r>
      <w:r w:rsidR="0058123E" w:rsidRPr="0058123E">
        <w:rPr>
          <w:b/>
        </w:rPr>
        <w:t>early data forwarding, the target PDCP buffer can get full very quickly</w:t>
      </w:r>
    </w:p>
    <w:p w14:paraId="535CDAC3" w14:textId="56F6EBB9" w:rsidR="0058123E" w:rsidRDefault="0058123E" w:rsidP="0058123E">
      <w:pPr>
        <w:rPr>
          <w:lang w:val="en-US"/>
        </w:rPr>
      </w:pPr>
      <w:proofErr w:type="gramStart"/>
      <w:r>
        <w:rPr>
          <w:lang w:val="en-US"/>
        </w:rPr>
        <w:t>So</w:t>
      </w:r>
      <w:proofErr w:type="gramEnd"/>
      <w:r>
        <w:rPr>
          <w:lang w:val="en-US"/>
        </w:rPr>
        <w:t xml:space="preserve"> there needs to be a way to ameliorate this and tackle the buffer overflow. </w:t>
      </w:r>
    </w:p>
    <w:p w14:paraId="01F2C20E" w14:textId="5740DE61" w:rsidR="0066145E" w:rsidRDefault="000D1990" w:rsidP="000D1990">
      <w:pPr>
        <w:rPr>
          <w:lang w:val="en-US"/>
        </w:rPr>
      </w:pPr>
      <w:r>
        <w:rPr>
          <w:lang w:val="en-US"/>
        </w:rPr>
        <w:t xml:space="preserve">One way to empty the PDCP buffer would be to know what PDCP PDUs have been successfully received by the UE via the source. </w:t>
      </w:r>
      <w:r w:rsidR="0066145E">
        <w:rPr>
          <w:lang w:val="en-US"/>
        </w:rPr>
        <w:t xml:space="preserve">For that, a message must be sent from source to target, containing the PDCP SN of the last PDCP </w:t>
      </w:r>
      <w:r w:rsidR="00354E14">
        <w:rPr>
          <w:lang w:val="en-US"/>
        </w:rPr>
        <w:t xml:space="preserve">PDU </w:t>
      </w:r>
      <w:r w:rsidR="00BF0D28">
        <w:rPr>
          <w:lang w:val="en-US"/>
        </w:rPr>
        <w:t xml:space="preserve">successfully </w:t>
      </w:r>
      <w:r w:rsidR="0066145E">
        <w:rPr>
          <w:lang w:val="en-US"/>
        </w:rPr>
        <w:t xml:space="preserve">sent to the UE would be used by the target to discard the PDCP PDUs already received by the UE via the source. </w:t>
      </w:r>
    </w:p>
    <w:p w14:paraId="3DC9C591" w14:textId="05B06A13" w:rsidR="0066145E" w:rsidRPr="001B7EE0" w:rsidRDefault="00225E1A" w:rsidP="0066145E">
      <w:pPr>
        <w:rPr>
          <w:b/>
        </w:rPr>
      </w:pPr>
      <w:r>
        <w:rPr>
          <w:b/>
        </w:rPr>
        <w:t>Observation</w:t>
      </w:r>
      <w:r w:rsidR="0066145E">
        <w:rPr>
          <w:b/>
        </w:rPr>
        <w:t xml:space="preserve"> </w:t>
      </w:r>
      <w:r>
        <w:rPr>
          <w:b/>
        </w:rPr>
        <w:t>2</w:t>
      </w:r>
      <w:r w:rsidR="0066145E" w:rsidRPr="006C5107">
        <w:rPr>
          <w:b/>
        </w:rPr>
        <w:t xml:space="preserve">: </w:t>
      </w:r>
      <w:bookmarkStart w:id="7" w:name="_Hlk31106804"/>
      <w:r w:rsidR="0066145E" w:rsidRPr="0066145E">
        <w:rPr>
          <w:b/>
        </w:rPr>
        <w:t>intermediate EARLY FORWARDING TRANSFER message</w:t>
      </w:r>
      <w:r>
        <w:rPr>
          <w:b/>
        </w:rPr>
        <w:t xml:space="preserve"> are beneficial to the target node to empty the PDCP buffer, and are not precluded</w:t>
      </w:r>
      <w:r w:rsidR="0066145E" w:rsidRPr="0066145E">
        <w:rPr>
          <w:b/>
        </w:rPr>
        <w:t xml:space="preserve"> </w:t>
      </w:r>
      <w:bookmarkEnd w:id="7"/>
    </w:p>
    <w:p w14:paraId="79EF76C6" w14:textId="05CF13E8" w:rsidR="00354E14" w:rsidRDefault="00354E14" w:rsidP="00354E14">
      <w:pPr>
        <w:rPr>
          <w:bCs/>
        </w:rPr>
      </w:pPr>
    </w:p>
    <w:p w14:paraId="743B5371" w14:textId="11D39C23" w:rsidR="00354E14" w:rsidRDefault="00225E1A" w:rsidP="00354E14">
      <w:pPr>
        <w:rPr>
          <w:lang w:val="en-US"/>
        </w:rPr>
      </w:pPr>
      <w:r>
        <w:rPr>
          <w:bCs/>
        </w:rPr>
        <w:t>In case of disaggregated gNB, t</w:t>
      </w:r>
      <w:r w:rsidR="00354E14">
        <w:rPr>
          <w:bCs/>
        </w:rPr>
        <w:t>he information about the PDCP PDUs is in the CU-UP. So</w:t>
      </w:r>
      <w:r w:rsidR="00BF0D28">
        <w:rPr>
          <w:bCs/>
        </w:rPr>
        <w:t>,</w:t>
      </w:r>
      <w:r w:rsidR="00354E14">
        <w:rPr>
          <w:bCs/>
        </w:rPr>
        <w:t xml:space="preserve"> in essence the source CU-UP should send the information about the </w:t>
      </w:r>
      <w:r w:rsidR="00354E14">
        <w:rPr>
          <w:lang w:val="en-US"/>
        </w:rPr>
        <w:t xml:space="preserve">last successfully </w:t>
      </w:r>
      <w:r w:rsidR="00BF0D28">
        <w:rPr>
          <w:lang w:val="en-US"/>
        </w:rPr>
        <w:t xml:space="preserve">received </w:t>
      </w:r>
      <w:r w:rsidR="00354E14">
        <w:rPr>
          <w:lang w:val="en-US"/>
        </w:rPr>
        <w:t xml:space="preserve">PDCP PDU to source CU-CP </w:t>
      </w:r>
      <w:r>
        <w:rPr>
          <w:lang w:val="en-US"/>
        </w:rPr>
        <w:t xml:space="preserve">in order to build an intermediate </w:t>
      </w:r>
      <w:r w:rsidRPr="00225E1A">
        <w:rPr>
          <w:lang w:val="en-US"/>
        </w:rPr>
        <w:t>EARLY FORWARDING TRANSFER message</w:t>
      </w:r>
      <w:r w:rsidR="00354E14">
        <w:rPr>
          <w:lang w:val="en-US"/>
        </w:rPr>
        <w:t>.</w:t>
      </w:r>
      <w:r>
        <w:rPr>
          <w:lang w:val="en-US"/>
        </w:rPr>
        <w:t xml:space="preserve"> Today the triggering of multiple Bearer Context Modification procedures between the source CU-CP and the source CU-UP is the only way to get this information. But triggering periodically a class-1 procedure is burdensome for both nodes. </w:t>
      </w:r>
      <w:r w:rsidR="00354E14">
        <w:rPr>
          <w:rFonts w:cs="Arial"/>
          <w:lang w:val="sv-SE"/>
        </w:rPr>
        <w:t xml:space="preserve">Thus, we propose the introduction of </w:t>
      </w:r>
      <w:r w:rsidR="00BF0D28">
        <w:rPr>
          <w:rFonts w:cs="Arial"/>
          <w:lang w:val="sv-SE"/>
        </w:rPr>
        <w:t xml:space="preserve">a </w:t>
      </w:r>
      <w:r w:rsidR="00354E14">
        <w:rPr>
          <w:rFonts w:cs="Arial"/>
          <w:lang w:val="sv-SE"/>
        </w:rPr>
        <w:t>new class</w:t>
      </w:r>
      <w:r>
        <w:rPr>
          <w:rFonts w:cs="Arial"/>
          <w:lang w:val="sv-SE"/>
        </w:rPr>
        <w:t>-</w:t>
      </w:r>
      <w:r w:rsidR="00354E14">
        <w:rPr>
          <w:rFonts w:cs="Arial"/>
          <w:lang w:val="sv-SE"/>
        </w:rPr>
        <w:t xml:space="preserve">2 procedure, </w:t>
      </w:r>
      <w:bookmarkStart w:id="8" w:name="_Hlk31880541"/>
      <w:r w:rsidR="00BF0D28">
        <w:rPr>
          <w:rFonts w:cs="Arial"/>
          <w:lang w:val="sv-SE"/>
        </w:rPr>
        <w:t>that in the source node can</w:t>
      </w:r>
      <w:r w:rsidR="00354E14">
        <w:rPr>
          <w:rFonts w:cs="Arial"/>
          <w:lang w:val="sv-SE"/>
        </w:rPr>
        <w:t xml:space="preserve"> transfer the last </w:t>
      </w:r>
      <w:r w:rsidR="00354E14">
        <w:rPr>
          <w:lang w:val="en-US"/>
        </w:rPr>
        <w:t xml:space="preserve">successfully </w:t>
      </w:r>
      <w:r w:rsidR="00BF0D28">
        <w:rPr>
          <w:lang w:val="en-US"/>
        </w:rPr>
        <w:t xml:space="preserve">received </w:t>
      </w:r>
      <w:r w:rsidR="00354E14">
        <w:rPr>
          <w:lang w:val="en-US"/>
        </w:rPr>
        <w:t xml:space="preserve">PDCP PDU from source CU-UP to source CU-CP </w:t>
      </w:r>
      <w:r>
        <w:rPr>
          <w:lang w:val="en-US"/>
        </w:rPr>
        <w:t>periodically. The periodicity of these messages could be requested in the first BEARER CONTEXT MODIFICATION REQUEST triggered by the Handover Preparation. The same new</w:t>
      </w:r>
      <w:r w:rsidR="00CA0C29">
        <w:rPr>
          <w:lang w:val="en-US"/>
        </w:rPr>
        <w:t xml:space="preserve"> class-2</w:t>
      </w:r>
      <w:r>
        <w:rPr>
          <w:lang w:val="en-US"/>
        </w:rPr>
        <w:t xml:space="preserve"> message could be reused from target CU-CP to target CU-UP</w:t>
      </w:r>
      <w:r w:rsidR="00CA0C29">
        <w:rPr>
          <w:lang w:val="en-US"/>
        </w:rPr>
        <w:t xml:space="preserve">, </w:t>
      </w:r>
      <w:r>
        <w:rPr>
          <w:lang w:val="en-US"/>
        </w:rPr>
        <w:t xml:space="preserve">if the target node is also </w:t>
      </w:r>
      <w:r w:rsidR="00CA0C29">
        <w:rPr>
          <w:lang w:val="en-US"/>
        </w:rPr>
        <w:t>disaggregated</w:t>
      </w:r>
      <w:r>
        <w:rPr>
          <w:lang w:val="en-US"/>
        </w:rPr>
        <w:t>,</w:t>
      </w:r>
      <w:r w:rsidR="00BF0D28">
        <w:rPr>
          <w:lang w:val="en-US"/>
        </w:rPr>
        <w:t xml:space="preserve"> </w:t>
      </w:r>
      <w:r w:rsidR="00CA0C29">
        <w:rPr>
          <w:lang w:val="en-US"/>
        </w:rPr>
        <w:t>to</w:t>
      </w:r>
      <w:r w:rsidR="00354E14">
        <w:rPr>
          <w:lang w:val="en-US"/>
        </w:rPr>
        <w:t xml:space="preserve"> transfer this information from target CU-CP to target CU-UP</w:t>
      </w:r>
      <w:bookmarkEnd w:id="8"/>
      <w:r w:rsidR="00354E14">
        <w:rPr>
          <w:lang w:val="en-US"/>
        </w:rPr>
        <w:t>.</w:t>
      </w:r>
    </w:p>
    <w:p w14:paraId="26A92CE2" w14:textId="7E4678D5" w:rsidR="00A864B1" w:rsidRDefault="00A864B1" w:rsidP="00A864B1">
      <w:pPr>
        <w:rPr>
          <w:b/>
        </w:rPr>
      </w:pPr>
      <w:r w:rsidRPr="006C5107">
        <w:rPr>
          <w:b/>
        </w:rPr>
        <w:t>Proposal</w:t>
      </w:r>
      <w:r>
        <w:rPr>
          <w:b/>
        </w:rPr>
        <w:t xml:space="preserve"> </w:t>
      </w:r>
      <w:r w:rsidR="00F80C5A">
        <w:rPr>
          <w:b/>
        </w:rPr>
        <w:t>2</w:t>
      </w:r>
      <w:r w:rsidRPr="006C5107">
        <w:rPr>
          <w:b/>
        </w:rPr>
        <w:t xml:space="preserve">: </w:t>
      </w:r>
      <w:r w:rsidR="00CA0C29">
        <w:rPr>
          <w:b/>
        </w:rPr>
        <w:t>I</w:t>
      </w:r>
      <w:r w:rsidRPr="00A864B1">
        <w:rPr>
          <w:b/>
        </w:rPr>
        <w:t>ntroduc</w:t>
      </w:r>
      <w:r w:rsidR="00CA0C29">
        <w:rPr>
          <w:b/>
        </w:rPr>
        <w:t>e</w:t>
      </w:r>
      <w:r w:rsidRPr="00A864B1">
        <w:rPr>
          <w:b/>
        </w:rPr>
        <w:t xml:space="preserve"> </w:t>
      </w:r>
      <w:r w:rsidR="00BF0D28">
        <w:rPr>
          <w:b/>
        </w:rPr>
        <w:t>a</w:t>
      </w:r>
      <w:r w:rsidRPr="00A864B1">
        <w:rPr>
          <w:b/>
        </w:rPr>
        <w:t xml:space="preserve"> new class</w:t>
      </w:r>
      <w:r w:rsidR="00CA0C29">
        <w:rPr>
          <w:b/>
        </w:rPr>
        <w:t>-</w:t>
      </w:r>
      <w:r w:rsidRPr="00A864B1">
        <w:rPr>
          <w:b/>
        </w:rPr>
        <w:t>2 procedure,</w:t>
      </w:r>
      <w:r w:rsidR="00BF0D28">
        <w:rPr>
          <w:b/>
        </w:rPr>
        <w:t xml:space="preserve"> </w:t>
      </w:r>
      <w:r w:rsidR="00BF0D28" w:rsidRPr="00BF0D28">
        <w:rPr>
          <w:b/>
        </w:rPr>
        <w:t>that in the source node can transfer the last successfully received PDCP PDU from source CU-UP to source CU-CP and also in the target node can transfer this information from target CU-CP to target CU-UP</w:t>
      </w:r>
      <w:r>
        <w:rPr>
          <w:b/>
        </w:rPr>
        <w:t>.</w:t>
      </w:r>
    </w:p>
    <w:p w14:paraId="6CAC13F8" w14:textId="59231E39" w:rsidR="00CA0C29" w:rsidRDefault="00CA0C29" w:rsidP="00CA0C29">
      <w:pPr>
        <w:rPr>
          <w:b/>
        </w:rPr>
      </w:pPr>
      <w:r w:rsidRPr="006C5107">
        <w:rPr>
          <w:b/>
        </w:rPr>
        <w:t>Proposal</w:t>
      </w:r>
      <w:r>
        <w:rPr>
          <w:b/>
        </w:rPr>
        <w:t xml:space="preserve"> </w:t>
      </w:r>
      <w:r w:rsidR="00F80C5A">
        <w:rPr>
          <w:b/>
        </w:rPr>
        <w:t>3</w:t>
      </w:r>
      <w:r w:rsidRPr="006C5107">
        <w:rPr>
          <w:b/>
        </w:rPr>
        <w:t xml:space="preserve">: </w:t>
      </w:r>
      <w:r>
        <w:rPr>
          <w:b/>
        </w:rPr>
        <w:t>The periodicity of these reports is signalled to the source CU-UP in the 1</w:t>
      </w:r>
      <w:r w:rsidRPr="00CA0C29">
        <w:rPr>
          <w:b/>
          <w:vertAlign w:val="superscript"/>
        </w:rPr>
        <w:t>st</w:t>
      </w:r>
      <w:r>
        <w:rPr>
          <w:b/>
        </w:rPr>
        <w:t xml:space="preserve"> BEARER CONTEXT MODIFICATION REQUEST triggered by the Handover Preparation</w:t>
      </w:r>
    </w:p>
    <w:bookmarkEnd w:id="2"/>
    <w:p w14:paraId="37C3BA56" w14:textId="2E5306CB" w:rsidR="001724FC" w:rsidRPr="009A7317" w:rsidRDefault="001724FC"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744DC209" w14:textId="52E25098" w:rsidR="00AC58EF" w:rsidRDefault="00AC58EF" w:rsidP="00A828FF">
      <w:pPr>
        <w:pStyle w:val="Heading3"/>
        <w:numPr>
          <w:ilvl w:val="0"/>
          <w:numId w:val="0"/>
        </w:numPr>
        <w:rPr>
          <w:rFonts w:cs="Times New Roman"/>
          <w:sz w:val="20"/>
          <w:szCs w:val="20"/>
        </w:rPr>
      </w:pPr>
      <w:bookmarkStart w:id="9" w:name="_In-sequence_SDU_delivery"/>
      <w:bookmarkEnd w:id="9"/>
      <w:r w:rsidRPr="00AC58EF">
        <w:rPr>
          <w:rFonts w:cs="Times New Roman"/>
          <w:sz w:val="20"/>
          <w:szCs w:val="20"/>
        </w:rPr>
        <w:t>In this contribution</w:t>
      </w:r>
      <w:r>
        <w:rPr>
          <w:rFonts w:cs="Times New Roman"/>
          <w:sz w:val="20"/>
          <w:szCs w:val="20"/>
        </w:rPr>
        <w:t xml:space="preserve"> </w:t>
      </w:r>
      <w:r w:rsidR="00F80C5A">
        <w:rPr>
          <w:rFonts w:cs="Times New Roman"/>
          <w:sz w:val="20"/>
          <w:szCs w:val="20"/>
        </w:rPr>
        <w:t xml:space="preserve">the remaining FFS for </w:t>
      </w:r>
      <w:r w:rsidR="00F80C5A" w:rsidRPr="00F80C5A">
        <w:rPr>
          <w:rFonts w:cs="Times New Roman"/>
          <w:sz w:val="20"/>
          <w:szCs w:val="20"/>
        </w:rPr>
        <w:t xml:space="preserve">UL/DL COUNT transfer from CU-UP to CU-CP </w:t>
      </w:r>
      <w:r w:rsidR="00F80C5A">
        <w:rPr>
          <w:rFonts w:cs="Times New Roman"/>
          <w:sz w:val="20"/>
          <w:szCs w:val="20"/>
        </w:rPr>
        <w:t xml:space="preserve">and </w:t>
      </w:r>
      <w:r w:rsidR="00CA0C29">
        <w:rPr>
          <w:rFonts w:cs="Times New Roman"/>
          <w:sz w:val="20"/>
          <w:szCs w:val="20"/>
        </w:rPr>
        <w:t>how to o</w:t>
      </w:r>
      <w:r w:rsidR="00CA0C29" w:rsidRPr="00CA0C29">
        <w:rPr>
          <w:rFonts w:cs="Times New Roman"/>
          <w:sz w:val="20"/>
          <w:szCs w:val="20"/>
        </w:rPr>
        <w:t>ptimiz</w:t>
      </w:r>
      <w:r w:rsidR="00CA0C29">
        <w:rPr>
          <w:rFonts w:cs="Times New Roman"/>
          <w:sz w:val="20"/>
          <w:szCs w:val="20"/>
        </w:rPr>
        <w:t>e</w:t>
      </w:r>
      <w:r w:rsidR="00CA0C29" w:rsidRPr="00CA0C29">
        <w:rPr>
          <w:rFonts w:cs="Times New Roman"/>
          <w:sz w:val="20"/>
          <w:szCs w:val="20"/>
        </w:rPr>
        <w:t xml:space="preserve"> multiple SN STATUS TRANSFER for disaggregated gNB </w:t>
      </w:r>
      <w:r w:rsidR="00CA0C29">
        <w:rPr>
          <w:rFonts w:cs="Times New Roman"/>
          <w:sz w:val="20"/>
          <w:szCs w:val="20"/>
        </w:rPr>
        <w:t xml:space="preserve">during CHO and early data-forwarding </w:t>
      </w:r>
      <w:r w:rsidR="007D25EC">
        <w:rPr>
          <w:rFonts w:cs="Times New Roman"/>
          <w:sz w:val="20"/>
          <w:szCs w:val="20"/>
        </w:rPr>
        <w:t>ha</w:t>
      </w:r>
      <w:r w:rsidR="00F80C5A">
        <w:rPr>
          <w:rFonts w:cs="Times New Roman"/>
          <w:sz w:val="20"/>
          <w:szCs w:val="20"/>
        </w:rPr>
        <w:t>ve</w:t>
      </w:r>
      <w:r w:rsidR="007D25EC">
        <w:rPr>
          <w:rFonts w:cs="Times New Roman"/>
          <w:sz w:val="20"/>
          <w:szCs w:val="20"/>
        </w:rPr>
        <w:t xml:space="preserve"> been discussed and the following </w:t>
      </w:r>
      <w:r w:rsidR="00CA0C29">
        <w:rPr>
          <w:rFonts w:cs="Times New Roman"/>
          <w:sz w:val="20"/>
          <w:szCs w:val="20"/>
        </w:rPr>
        <w:t xml:space="preserve">observations and </w:t>
      </w:r>
      <w:r w:rsidR="007D25EC">
        <w:rPr>
          <w:rFonts w:cs="Times New Roman"/>
          <w:sz w:val="20"/>
          <w:szCs w:val="20"/>
        </w:rPr>
        <w:t>proposals were made:</w:t>
      </w:r>
    </w:p>
    <w:p w14:paraId="44169E34" w14:textId="77777777" w:rsidR="00F80C5A" w:rsidRPr="00376A0B" w:rsidRDefault="00F80C5A" w:rsidP="00F80C5A">
      <w:pPr>
        <w:rPr>
          <w:b/>
          <w:bCs/>
        </w:rPr>
      </w:pPr>
      <w:r w:rsidRPr="00376A0B">
        <w:rPr>
          <w:b/>
          <w:bCs/>
        </w:rPr>
        <w:t>Proposal 1: Do not introduce new IEs in Bearer</w:t>
      </w:r>
      <w:r>
        <w:rPr>
          <w:b/>
          <w:bCs/>
        </w:rPr>
        <w:t xml:space="preserve"> Context</w:t>
      </w:r>
      <w:r w:rsidRPr="00376A0B">
        <w:rPr>
          <w:b/>
          <w:bCs/>
        </w:rPr>
        <w:t xml:space="preserve"> Modification messages to </w:t>
      </w:r>
      <w:r>
        <w:rPr>
          <w:b/>
          <w:bCs/>
        </w:rPr>
        <w:t>retrieve/provide UL/DL COUNT when early data forwarding is applied</w:t>
      </w:r>
    </w:p>
    <w:p w14:paraId="7EB1C704" w14:textId="0210BABB" w:rsidR="00A864B1" w:rsidRPr="001B7EE0" w:rsidRDefault="00CA0C29" w:rsidP="00A864B1">
      <w:pPr>
        <w:rPr>
          <w:b/>
        </w:rPr>
      </w:pPr>
      <w:r>
        <w:rPr>
          <w:b/>
        </w:rPr>
        <w:t>Observation 1</w:t>
      </w:r>
      <w:r w:rsidRPr="006C5107">
        <w:rPr>
          <w:b/>
        </w:rPr>
        <w:t xml:space="preserve">: </w:t>
      </w:r>
      <w:r>
        <w:rPr>
          <w:b/>
        </w:rPr>
        <w:t xml:space="preserve">In </w:t>
      </w:r>
      <w:r w:rsidRPr="0058123E">
        <w:rPr>
          <w:b/>
        </w:rPr>
        <w:t>early data forwarding, the target PDCP buffer can get full very quickly</w:t>
      </w:r>
      <w:r w:rsidR="00A864B1" w:rsidRPr="0075409F">
        <w:rPr>
          <w:b/>
        </w:rPr>
        <w:t xml:space="preserve"> </w:t>
      </w:r>
    </w:p>
    <w:p w14:paraId="67EEDF80" w14:textId="5915139A" w:rsidR="00A864B1" w:rsidRDefault="00CA0C29" w:rsidP="00A864B1">
      <w:pPr>
        <w:rPr>
          <w:b/>
        </w:rPr>
      </w:pPr>
      <w:r>
        <w:rPr>
          <w:b/>
        </w:rPr>
        <w:t>Observation 2</w:t>
      </w:r>
      <w:r w:rsidRPr="006C5107">
        <w:rPr>
          <w:b/>
        </w:rPr>
        <w:t xml:space="preserve">: </w:t>
      </w:r>
      <w:r w:rsidRPr="0066145E">
        <w:rPr>
          <w:b/>
        </w:rPr>
        <w:t>intermediate EARLY FORWARDING TRANSFER message</w:t>
      </w:r>
      <w:r>
        <w:rPr>
          <w:b/>
        </w:rPr>
        <w:t xml:space="preserve"> are beneficial to the target node to empty the PDCP buffer, and are not precluded</w:t>
      </w:r>
    </w:p>
    <w:p w14:paraId="7B74639E" w14:textId="1B620A35" w:rsidR="00CA0C29" w:rsidRDefault="00CA0C29" w:rsidP="00CA0C29">
      <w:pPr>
        <w:rPr>
          <w:b/>
        </w:rPr>
      </w:pPr>
      <w:r w:rsidRPr="006C5107">
        <w:rPr>
          <w:b/>
        </w:rPr>
        <w:t>Proposal</w:t>
      </w:r>
      <w:r>
        <w:rPr>
          <w:b/>
        </w:rPr>
        <w:t xml:space="preserve"> </w:t>
      </w:r>
      <w:r w:rsidR="00F80C5A">
        <w:rPr>
          <w:b/>
        </w:rPr>
        <w:t>2</w:t>
      </w:r>
      <w:r w:rsidRPr="006C5107">
        <w:rPr>
          <w:b/>
        </w:rPr>
        <w:t xml:space="preserve">: </w:t>
      </w:r>
      <w:r>
        <w:rPr>
          <w:b/>
        </w:rPr>
        <w:t>I</w:t>
      </w:r>
      <w:r w:rsidRPr="00A864B1">
        <w:rPr>
          <w:b/>
        </w:rPr>
        <w:t>ntroduc</w:t>
      </w:r>
      <w:r>
        <w:rPr>
          <w:b/>
        </w:rPr>
        <w:t>e</w:t>
      </w:r>
      <w:r w:rsidRPr="00A864B1">
        <w:rPr>
          <w:b/>
        </w:rPr>
        <w:t xml:space="preserve"> </w:t>
      </w:r>
      <w:r>
        <w:rPr>
          <w:b/>
        </w:rPr>
        <w:t>a</w:t>
      </w:r>
      <w:r w:rsidRPr="00A864B1">
        <w:rPr>
          <w:b/>
        </w:rPr>
        <w:t xml:space="preserve"> new class</w:t>
      </w:r>
      <w:r>
        <w:rPr>
          <w:b/>
        </w:rPr>
        <w:t>-</w:t>
      </w:r>
      <w:r w:rsidRPr="00A864B1">
        <w:rPr>
          <w:b/>
        </w:rPr>
        <w:t>2 procedure,</w:t>
      </w:r>
      <w:r>
        <w:rPr>
          <w:b/>
        </w:rPr>
        <w:t xml:space="preserve"> </w:t>
      </w:r>
      <w:r w:rsidRPr="00BF0D28">
        <w:rPr>
          <w:b/>
        </w:rPr>
        <w:t>that in the source node can transfer the last successfully received PDCP PDU from source CU-UP to source CU-CP and also in the target node can transfer this information from target CU-CP to target CU-UP</w:t>
      </w:r>
      <w:r>
        <w:rPr>
          <w:b/>
        </w:rPr>
        <w:t>.</w:t>
      </w:r>
    </w:p>
    <w:p w14:paraId="189DDEAD" w14:textId="5BEBA81E" w:rsidR="00CA0C29" w:rsidRDefault="00CA0C29" w:rsidP="00CA0C29">
      <w:pPr>
        <w:rPr>
          <w:b/>
        </w:rPr>
      </w:pPr>
      <w:r w:rsidRPr="006C5107">
        <w:rPr>
          <w:b/>
        </w:rPr>
        <w:t>Proposal</w:t>
      </w:r>
      <w:r>
        <w:rPr>
          <w:b/>
        </w:rPr>
        <w:t xml:space="preserve"> </w:t>
      </w:r>
      <w:r w:rsidR="00F80C5A">
        <w:rPr>
          <w:b/>
        </w:rPr>
        <w:t>3</w:t>
      </w:r>
      <w:r w:rsidRPr="006C5107">
        <w:rPr>
          <w:b/>
        </w:rPr>
        <w:t xml:space="preserve">: </w:t>
      </w:r>
      <w:r>
        <w:rPr>
          <w:b/>
        </w:rPr>
        <w:t>The periodicity of these reports is signalled to the source CU-UP in the 1</w:t>
      </w:r>
      <w:r w:rsidRPr="00CA0C29">
        <w:rPr>
          <w:b/>
          <w:vertAlign w:val="superscript"/>
        </w:rPr>
        <w:t>st</w:t>
      </w:r>
      <w:r>
        <w:rPr>
          <w:b/>
        </w:rPr>
        <w:t xml:space="preserve"> BEARER CONTEXT MODIFICATION REQUEST triggered by the Handover Preparation</w:t>
      </w:r>
    </w:p>
    <w:p w14:paraId="478EF38F" w14:textId="32C01BF7" w:rsidR="001C1F1B" w:rsidRDefault="007D25EC" w:rsidP="007D25EC">
      <w:pPr>
        <w:rPr>
          <w:b/>
        </w:rPr>
      </w:pPr>
      <w:r w:rsidRPr="006C5107">
        <w:rPr>
          <w:b/>
        </w:rPr>
        <w:t>Proposal</w:t>
      </w:r>
      <w:r>
        <w:rPr>
          <w:b/>
        </w:rPr>
        <w:t xml:space="preserve"> </w:t>
      </w:r>
      <w:r w:rsidR="00F80C5A">
        <w:rPr>
          <w:b/>
        </w:rPr>
        <w:t>4</w:t>
      </w:r>
      <w:r w:rsidRPr="006C5107">
        <w:rPr>
          <w:b/>
        </w:rPr>
        <w:t xml:space="preserve">: </w:t>
      </w:r>
      <w:r>
        <w:rPr>
          <w:b/>
        </w:rPr>
        <w:t xml:space="preserve">RAN3 is kindly requested to agree with the changes proposed </w:t>
      </w:r>
      <w:r w:rsidRPr="005A3D2D">
        <w:rPr>
          <w:b/>
        </w:rPr>
        <w:t xml:space="preserve">in </w:t>
      </w:r>
      <w:r w:rsidR="00C4570D" w:rsidRPr="00F80C5A">
        <w:rPr>
          <w:b/>
          <w:highlight w:val="yellow"/>
        </w:rPr>
        <w:t>R3-20</w:t>
      </w:r>
      <w:r w:rsidR="00F80C5A" w:rsidRPr="00F80C5A">
        <w:rPr>
          <w:b/>
          <w:highlight w:val="yellow"/>
        </w:rPr>
        <w:t>xxxx</w:t>
      </w:r>
    </w:p>
    <w:sectPr w:rsidR="001C1F1B" w:rsidSect="00743B4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AAD1" w14:textId="77777777" w:rsidR="003C4270" w:rsidRDefault="003C4270">
      <w:r>
        <w:separator/>
      </w:r>
    </w:p>
  </w:endnote>
  <w:endnote w:type="continuationSeparator" w:id="0">
    <w:p w14:paraId="502947C0" w14:textId="77777777" w:rsidR="003C4270" w:rsidRDefault="003C4270">
      <w:r>
        <w:continuationSeparator/>
      </w:r>
    </w:p>
  </w:endnote>
  <w:endnote w:type="continuationNotice" w:id="1">
    <w:p w14:paraId="088DA198" w14:textId="77777777" w:rsidR="003C4270" w:rsidRDefault="003C4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84A5" w14:textId="77777777" w:rsidR="003C4270" w:rsidRDefault="003C4270">
      <w:r>
        <w:separator/>
      </w:r>
    </w:p>
  </w:footnote>
  <w:footnote w:type="continuationSeparator" w:id="0">
    <w:p w14:paraId="0FD7D373" w14:textId="77777777" w:rsidR="003C4270" w:rsidRDefault="003C4270">
      <w:r>
        <w:continuationSeparator/>
      </w:r>
    </w:p>
  </w:footnote>
  <w:footnote w:type="continuationNotice" w:id="1">
    <w:p w14:paraId="1CE253CF" w14:textId="77777777" w:rsidR="003C4270" w:rsidRDefault="003C42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42F0C"/>
    <w:multiLevelType w:val="hybridMultilevel"/>
    <w:tmpl w:val="83606A44"/>
    <w:lvl w:ilvl="0" w:tplc="81CCF22E">
      <w:start w:val="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12"/>
  </w:num>
  <w:num w:numId="10">
    <w:abstractNumId w:val="15"/>
  </w:num>
  <w:num w:numId="11">
    <w:abstractNumId w:val="17"/>
  </w:num>
  <w:num w:numId="12">
    <w:abstractNumId w:val="16"/>
  </w:num>
  <w:num w:numId="13">
    <w:abstractNumId w:val="20"/>
  </w:num>
  <w:num w:numId="14">
    <w:abstractNumId w:val="18"/>
  </w:num>
  <w:num w:numId="15">
    <w:abstractNumId w:val="19"/>
  </w:num>
  <w:num w:numId="16">
    <w:abstractNumId w:val="3"/>
  </w:num>
  <w:num w:numId="17">
    <w:abstractNumId w:val="13"/>
  </w:num>
  <w:num w:numId="18">
    <w:abstractNumId w:val="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4DC1"/>
    <w:rsid w:val="00005519"/>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4574"/>
    <w:rsid w:val="0002564D"/>
    <w:rsid w:val="00025CA5"/>
    <w:rsid w:val="00025ECA"/>
    <w:rsid w:val="00026A1F"/>
    <w:rsid w:val="000275FF"/>
    <w:rsid w:val="00027939"/>
    <w:rsid w:val="0003154C"/>
    <w:rsid w:val="000325B8"/>
    <w:rsid w:val="0003369F"/>
    <w:rsid w:val="00034195"/>
    <w:rsid w:val="0003470D"/>
    <w:rsid w:val="00034A50"/>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47F"/>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1990"/>
    <w:rsid w:val="000D40F8"/>
    <w:rsid w:val="000D4312"/>
    <w:rsid w:val="000D4797"/>
    <w:rsid w:val="000D4C42"/>
    <w:rsid w:val="000D51FB"/>
    <w:rsid w:val="000E0527"/>
    <w:rsid w:val="000E1E92"/>
    <w:rsid w:val="000E21BF"/>
    <w:rsid w:val="000E240F"/>
    <w:rsid w:val="000E291B"/>
    <w:rsid w:val="000E449D"/>
    <w:rsid w:val="000E75F5"/>
    <w:rsid w:val="000F06D6"/>
    <w:rsid w:val="000F0EB1"/>
    <w:rsid w:val="000F1106"/>
    <w:rsid w:val="000F16AB"/>
    <w:rsid w:val="000F1835"/>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17707"/>
    <w:rsid w:val="0012030B"/>
    <w:rsid w:val="001219F5"/>
    <w:rsid w:val="00121A20"/>
    <w:rsid w:val="00121B0B"/>
    <w:rsid w:val="00122F2E"/>
    <w:rsid w:val="00123033"/>
    <w:rsid w:val="0012377F"/>
    <w:rsid w:val="00124314"/>
    <w:rsid w:val="00125079"/>
    <w:rsid w:val="00126702"/>
    <w:rsid w:val="00126B4A"/>
    <w:rsid w:val="00127431"/>
    <w:rsid w:val="00127CF6"/>
    <w:rsid w:val="001303E3"/>
    <w:rsid w:val="00131695"/>
    <w:rsid w:val="001318B5"/>
    <w:rsid w:val="00132FD0"/>
    <w:rsid w:val="001344C0"/>
    <w:rsid w:val="001346FA"/>
    <w:rsid w:val="00135252"/>
    <w:rsid w:val="001359DE"/>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3A4"/>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E79"/>
    <w:rsid w:val="0018143F"/>
    <w:rsid w:val="0018215E"/>
    <w:rsid w:val="00182A6D"/>
    <w:rsid w:val="00182FC8"/>
    <w:rsid w:val="001834E0"/>
    <w:rsid w:val="00184BD2"/>
    <w:rsid w:val="00187672"/>
    <w:rsid w:val="001876A1"/>
    <w:rsid w:val="0019042E"/>
    <w:rsid w:val="00190AC1"/>
    <w:rsid w:val="00191F40"/>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B78D8"/>
    <w:rsid w:val="001B7EE0"/>
    <w:rsid w:val="001C1CE5"/>
    <w:rsid w:val="001C1F1B"/>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2586"/>
    <w:rsid w:val="001E40C7"/>
    <w:rsid w:val="001E471C"/>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5E1A"/>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44BA"/>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34EE"/>
    <w:rsid w:val="002A439A"/>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4E14"/>
    <w:rsid w:val="0035512E"/>
    <w:rsid w:val="00355EA2"/>
    <w:rsid w:val="0035656F"/>
    <w:rsid w:val="00356758"/>
    <w:rsid w:val="00357131"/>
    <w:rsid w:val="00357380"/>
    <w:rsid w:val="003602D9"/>
    <w:rsid w:val="003604CE"/>
    <w:rsid w:val="00362AD9"/>
    <w:rsid w:val="00364BC3"/>
    <w:rsid w:val="003675AE"/>
    <w:rsid w:val="00367C7A"/>
    <w:rsid w:val="00367F9D"/>
    <w:rsid w:val="00370300"/>
    <w:rsid w:val="00370E47"/>
    <w:rsid w:val="003739D8"/>
    <w:rsid w:val="003742AC"/>
    <w:rsid w:val="00375474"/>
    <w:rsid w:val="00376A0B"/>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41E7"/>
    <w:rsid w:val="003B7FE5"/>
    <w:rsid w:val="003C058C"/>
    <w:rsid w:val="003C0CDC"/>
    <w:rsid w:val="003C11C8"/>
    <w:rsid w:val="003C2668"/>
    <w:rsid w:val="003C2702"/>
    <w:rsid w:val="003C2E1B"/>
    <w:rsid w:val="003C33CB"/>
    <w:rsid w:val="003C379E"/>
    <w:rsid w:val="003C3AC4"/>
    <w:rsid w:val="003C4270"/>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651B"/>
    <w:rsid w:val="003D798E"/>
    <w:rsid w:val="003E00C2"/>
    <w:rsid w:val="003E0674"/>
    <w:rsid w:val="003E15FA"/>
    <w:rsid w:val="003E2599"/>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6DF4"/>
    <w:rsid w:val="00407B72"/>
    <w:rsid w:val="00407CD3"/>
    <w:rsid w:val="00410134"/>
    <w:rsid w:val="00410B72"/>
    <w:rsid w:val="00410B7B"/>
    <w:rsid w:val="00410F18"/>
    <w:rsid w:val="004116F0"/>
    <w:rsid w:val="004121D1"/>
    <w:rsid w:val="0041263E"/>
    <w:rsid w:val="004130C5"/>
    <w:rsid w:val="0041352C"/>
    <w:rsid w:val="00413AAC"/>
    <w:rsid w:val="00415326"/>
    <w:rsid w:val="004154C5"/>
    <w:rsid w:val="004176EB"/>
    <w:rsid w:val="00420E68"/>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5A6"/>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2747"/>
    <w:rsid w:val="00483745"/>
    <w:rsid w:val="00483AD0"/>
    <w:rsid w:val="0048407E"/>
    <w:rsid w:val="0048543E"/>
    <w:rsid w:val="0048568A"/>
    <w:rsid w:val="00485C41"/>
    <w:rsid w:val="00485DBF"/>
    <w:rsid w:val="004860E6"/>
    <w:rsid w:val="00486318"/>
    <w:rsid w:val="0049026C"/>
    <w:rsid w:val="004905AA"/>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212A"/>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936"/>
    <w:rsid w:val="00513FCF"/>
    <w:rsid w:val="005153A7"/>
    <w:rsid w:val="00515537"/>
    <w:rsid w:val="00515AE5"/>
    <w:rsid w:val="00516667"/>
    <w:rsid w:val="00516D60"/>
    <w:rsid w:val="00516FAD"/>
    <w:rsid w:val="00517442"/>
    <w:rsid w:val="00517503"/>
    <w:rsid w:val="005217E1"/>
    <w:rsid w:val="005219CF"/>
    <w:rsid w:val="00521E8D"/>
    <w:rsid w:val="00522119"/>
    <w:rsid w:val="00522C75"/>
    <w:rsid w:val="005243DB"/>
    <w:rsid w:val="00526CC1"/>
    <w:rsid w:val="00526E90"/>
    <w:rsid w:val="0052771A"/>
    <w:rsid w:val="00527CAE"/>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54A2"/>
    <w:rsid w:val="00546970"/>
    <w:rsid w:val="0054710F"/>
    <w:rsid w:val="0055145C"/>
    <w:rsid w:val="00552FD1"/>
    <w:rsid w:val="00554E19"/>
    <w:rsid w:val="00555E3A"/>
    <w:rsid w:val="00556153"/>
    <w:rsid w:val="005565C7"/>
    <w:rsid w:val="005574F9"/>
    <w:rsid w:val="00560FEB"/>
    <w:rsid w:val="0056121F"/>
    <w:rsid w:val="0056122A"/>
    <w:rsid w:val="0056138C"/>
    <w:rsid w:val="005613C4"/>
    <w:rsid w:val="00563923"/>
    <w:rsid w:val="00563C8D"/>
    <w:rsid w:val="00565D18"/>
    <w:rsid w:val="00566E86"/>
    <w:rsid w:val="005702FB"/>
    <w:rsid w:val="00571171"/>
    <w:rsid w:val="005711B9"/>
    <w:rsid w:val="00571BFF"/>
    <w:rsid w:val="00571FFF"/>
    <w:rsid w:val="00572505"/>
    <w:rsid w:val="005730C2"/>
    <w:rsid w:val="00574D55"/>
    <w:rsid w:val="00577B3F"/>
    <w:rsid w:val="00580202"/>
    <w:rsid w:val="005802C2"/>
    <w:rsid w:val="0058123E"/>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9793C"/>
    <w:rsid w:val="005A0213"/>
    <w:rsid w:val="005A12D3"/>
    <w:rsid w:val="005A209A"/>
    <w:rsid w:val="005A2347"/>
    <w:rsid w:val="005A2A1F"/>
    <w:rsid w:val="005A333F"/>
    <w:rsid w:val="005A35C9"/>
    <w:rsid w:val="005A3BD7"/>
    <w:rsid w:val="005A3D2D"/>
    <w:rsid w:val="005A3D7C"/>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B6C"/>
    <w:rsid w:val="00642F56"/>
    <w:rsid w:val="0064307A"/>
    <w:rsid w:val="00643449"/>
    <w:rsid w:val="00643475"/>
    <w:rsid w:val="0064396A"/>
    <w:rsid w:val="0064440D"/>
    <w:rsid w:val="0064547D"/>
    <w:rsid w:val="00645558"/>
    <w:rsid w:val="00645E14"/>
    <w:rsid w:val="0064624E"/>
    <w:rsid w:val="00647085"/>
    <w:rsid w:val="006476BA"/>
    <w:rsid w:val="00650AB9"/>
    <w:rsid w:val="00651C75"/>
    <w:rsid w:val="00651D72"/>
    <w:rsid w:val="006532C0"/>
    <w:rsid w:val="0065396F"/>
    <w:rsid w:val="00655733"/>
    <w:rsid w:val="00655ACD"/>
    <w:rsid w:val="00656520"/>
    <w:rsid w:val="00656A92"/>
    <w:rsid w:val="00656B9E"/>
    <w:rsid w:val="00656D85"/>
    <w:rsid w:val="00656DDE"/>
    <w:rsid w:val="0066011D"/>
    <w:rsid w:val="006602F0"/>
    <w:rsid w:val="006607C0"/>
    <w:rsid w:val="0066089E"/>
    <w:rsid w:val="00660F82"/>
    <w:rsid w:val="006613A6"/>
    <w:rsid w:val="0066145E"/>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A4F"/>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2978"/>
    <w:rsid w:val="006B3079"/>
    <w:rsid w:val="006B3A71"/>
    <w:rsid w:val="006B4854"/>
    <w:rsid w:val="006B50CF"/>
    <w:rsid w:val="006B694F"/>
    <w:rsid w:val="006B69B4"/>
    <w:rsid w:val="006C03B8"/>
    <w:rsid w:val="006C14C0"/>
    <w:rsid w:val="006C5107"/>
    <w:rsid w:val="006C5EC9"/>
    <w:rsid w:val="006C6059"/>
    <w:rsid w:val="006C6927"/>
    <w:rsid w:val="006C6CB6"/>
    <w:rsid w:val="006C7453"/>
    <w:rsid w:val="006C7522"/>
    <w:rsid w:val="006D0D96"/>
    <w:rsid w:val="006D1F71"/>
    <w:rsid w:val="006D6F08"/>
    <w:rsid w:val="006E062C"/>
    <w:rsid w:val="006E0CC5"/>
    <w:rsid w:val="006E0CED"/>
    <w:rsid w:val="006E1508"/>
    <w:rsid w:val="006E28B7"/>
    <w:rsid w:val="006E2E89"/>
    <w:rsid w:val="006E3310"/>
    <w:rsid w:val="006E4E39"/>
    <w:rsid w:val="006E551D"/>
    <w:rsid w:val="006E565E"/>
    <w:rsid w:val="006E5B7F"/>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3F4B"/>
    <w:rsid w:val="00724463"/>
    <w:rsid w:val="00724B41"/>
    <w:rsid w:val="00726EA6"/>
    <w:rsid w:val="00727208"/>
    <w:rsid w:val="00727680"/>
    <w:rsid w:val="00727F23"/>
    <w:rsid w:val="0073036F"/>
    <w:rsid w:val="007348B1"/>
    <w:rsid w:val="00734B23"/>
    <w:rsid w:val="00735B71"/>
    <w:rsid w:val="007362A6"/>
    <w:rsid w:val="00736D7D"/>
    <w:rsid w:val="00737BD3"/>
    <w:rsid w:val="00737F85"/>
    <w:rsid w:val="007408F0"/>
    <w:rsid w:val="00740E58"/>
    <w:rsid w:val="0074133B"/>
    <w:rsid w:val="00741966"/>
    <w:rsid w:val="00742B4F"/>
    <w:rsid w:val="007433F8"/>
    <w:rsid w:val="0074386C"/>
    <w:rsid w:val="00743B4D"/>
    <w:rsid w:val="0074405B"/>
    <w:rsid w:val="007445A0"/>
    <w:rsid w:val="00744B83"/>
    <w:rsid w:val="0074524B"/>
    <w:rsid w:val="007453DA"/>
    <w:rsid w:val="007457F3"/>
    <w:rsid w:val="00745D4D"/>
    <w:rsid w:val="00747C5C"/>
    <w:rsid w:val="00747D8B"/>
    <w:rsid w:val="007506AF"/>
    <w:rsid w:val="00751228"/>
    <w:rsid w:val="0075193B"/>
    <w:rsid w:val="00751B81"/>
    <w:rsid w:val="007531DB"/>
    <w:rsid w:val="0075409F"/>
    <w:rsid w:val="00754E0C"/>
    <w:rsid w:val="00754E5A"/>
    <w:rsid w:val="007560EA"/>
    <w:rsid w:val="007571E1"/>
    <w:rsid w:val="00757DBF"/>
    <w:rsid w:val="007604B2"/>
    <w:rsid w:val="00760FCB"/>
    <w:rsid w:val="00762673"/>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779A1"/>
    <w:rsid w:val="00780BFD"/>
    <w:rsid w:val="0078177E"/>
    <w:rsid w:val="007820AF"/>
    <w:rsid w:val="00782FA4"/>
    <w:rsid w:val="0078304C"/>
    <w:rsid w:val="00783673"/>
    <w:rsid w:val="00785490"/>
    <w:rsid w:val="00786D78"/>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260"/>
    <w:rsid w:val="007C6A07"/>
    <w:rsid w:val="007C75A1"/>
    <w:rsid w:val="007C77A5"/>
    <w:rsid w:val="007C7F07"/>
    <w:rsid w:val="007D04E5"/>
    <w:rsid w:val="007D13CE"/>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6B24"/>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8762E"/>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BD9"/>
    <w:rsid w:val="009320DA"/>
    <w:rsid w:val="00933D5E"/>
    <w:rsid w:val="00933E23"/>
    <w:rsid w:val="009358C4"/>
    <w:rsid w:val="00935DB8"/>
    <w:rsid w:val="009368F3"/>
    <w:rsid w:val="00936A53"/>
    <w:rsid w:val="00936C07"/>
    <w:rsid w:val="009372C8"/>
    <w:rsid w:val="009373EA"/>
    <w:rsid w:val="00940147"/>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67A49"/>
    <w:rsid w:val="00970C11"/>
    <w:rsid w:val="00971F08"/>
    <w:rsid w:val="00973701"/>
    <w:rsid w:val="00975113"/>
    <w:rsid w:val="0097603D"/>
    <w:rsid w:val="00976949"/>
    <w:rsid w:val="00977ACF"/>
    <w:rsid w:val="00980477"/>
    <w:rsid w:val="00980C74"/>
    <w:rsid w:val="00981A92"/>
    <w:rsid w:val="0098201E"/>
    <w:rsid w:val="00982CF4"/>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64A9"/>
    <w:rsid w:val="00A2677D"/>
    <w:rsid w:val="00A26B42"/>
    <w:rsid w:val="00A26D81"/>
    <w:rsid w:val="00A27785"/>
    <w:rsid w:val="00A30187"/>
    <w:rsid w:val="00A32A17"/>
    <w:rsid w:val="00A3448A"/>
    <w:rsid w:val="00A34EB7"/>
    <w:rsid w:val="00A36185"/>
    <w:rsid w:val="00A36297"/>
    <w:rsid w:val="00A368D5"/>
    <w:rsid w:val="00A37111"/>
    <w:rsid w:val="00A40104"/>
    <w:rsid w:val="00A40236"/>
    <w:rsid w:val="00A4107B"/>
    <w:rsid w:val="00A411AB"/>
    <w:rsid w:val="00A4133C"/>
    <w:rsid w:val="00A41AF2"/>
    <w:rsid w:val="00A41E2B"/>
    <w:rsid w:val="00A452F0"/>
    <w:rsid w:val="00A45B74"/>
    <w:rsid w:val="00A51466"/>
    <w:rsid w:val="00A51568"/>
    <w:rsid w:val="00A5264C"/>
    <w:rsid w:val="00A52ACE"/>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4B1"/>
    <w:rsid w:val="00A86600"/>
    <w:rsid w:val="00A87FA7"/>
    <w:rsid w:val="00A916C9"/>
    <w:rsid w:val="00A91C62"/>
    <w:rsid w:val="00A91FC7"/>
    <w:rsid w:val="00A92879"/>
    <w:rsid w:val="00A92908"/>
    <w:rsid w:val="00A92C7A"/>
    <w:rsid w:val="00A94311"/>
    <w:rsid w:val="00A9442A"/>
    <w:rsid w:val="00A94666"/>
    <w:rsid w:val="00A958F3"/>
    <w:rsid w:val="00A97225"/>
    <w:rsid w:val="00A9785E"/>
    <w:rsid w:val="00A97A50"/>
    <w:rsid w:val="00AA016F"/>
    <w:rsid w:val="00AA0C30"/>
    <w:rsid w:val="00AA1ED6"/>
    <w:rsid w:val="00AA21EC"/>
    <w:rsid w:val="00AA23D1"/>
    <w:rsid w:val="00AA260C"/>
    <w:rsid w:val="00AA4279"/>
    <w:rsid w:val="00AA4469"/>
    <w:rsid w:val="00AA51D6"/>
    <w:rsid w:val="00AA58ED"/>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91F"/>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37FC3"/>
    <w:rsid w:val="00B40445"/>
    <w:rsid w:val="00B40504"/>
    <w:rsid w:val="00B41888"/>
    <w:rsid w:val="00B428AD"/>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765"/>
    <w:rsid w:val="00B92917"/>
    <w:rsid w:val="00B93774"/>
    <w:rsid w:val="00B93B59"/>
    <w:rsid w:val="00B9406A"/>
    <w:rsid w:val="00B94A2F"/>
    <w:rsid w:val="00B94D55"/>
    <w:rsid w:val="00B95078"/>
    <w:rsid w:val="00B9549A"/>
    <w:rsid w:val="00B9550A"/>
    <w:rsid w:val="00B96258"/>
    <w:rsid w:val="00B966C2"/>
    <w:rsid w:val="00BA039E"/>
    <w:rsid w:val="00BA2280"/>
    <w:rsid w:val="00BA2A08"/>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0D28"/>
    <w:rsid w:val="00BF3279"/>
    <w:rsid w:val="00BF366A"/>
    <w:rsid w:val="00BF6704"/>
    <w:rsid w:val="00BF6C37"/>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0F5B"/>
    <w:rsid w:val="00C210BC"/>
    <w:rsid w:val="00C21C9E"/>
    <w:rsid w:val="00C220A9"/>
    <w:rsid w:val="00C235EF"/>
    <w:rsid w:val="00C237F8"/>
    <w:rsid w:val="00C26FAA"/>
    <w:rsid w:val="00C27806"/>
    <w:rsid w:val="00C279B5"/>
    <w:rsid w:val="00C27C45"/>
    <w:rsid w:val="00C320FB"/>
    <w:rsid w:val="00C32657"/>
    <w:rsid w:val="00C33F4B"/>
    <w:rsid w:val="00C3467E"/>
    <w:rsid w:val="00C34E02"/>
    <w:rsid w:val="00C353D8"/>
    <w:rsid w:val="00C3719D"/>
    <w:rsid w:val="00C3784A"/>
    <w:rsid w:val="00C37CC3"/>
    <w:rsid w:val="00C4067E"/>
    <w:rsid w:val="00C41F6C"/>
    <w:rsid w:val="00C42BAB"/>
    <w:rsid w:val="00C4570D"/>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507"/>
    <w:rsid w:val="00C95B40"/>
    <w:rsid w:val="00C97A23"/>
    <w:rsid w:val="00C97F54"/>
    <w:rsid w:val="00CA0590"/>
    <w:rsid w:val="00CA0C29"/>
    <w:rsid w:val="00CA12D1"/>
    <w:rsid w:val="00CA1ED8"/>
    <w:rsid w:val="00CA2C2F"/>
    <w:rsid w:val="00CA31A3"/>
    <w:rsid w:val="00CA37B7"/>
    <w:rsid w:val="00CA3D41"/>
    <w:rsid w:val="00CA3F0D"/>
    <w:rsid w:val="00CA7428"/>
    <w:rsid w:val="00CB0346"/>
    <w:rsid w:val="00CB1678"/>
    <w:rsid w:val="00CB1A23"/>
    <w:rsid w:val="00CB1F63"/>
    <w:rsid w:val="00CB42F3"/>
    <w:rsid w:val="00CB619A"/>
    <w:rsid w:val="00CB6527"/>
    <w:rsid w:val="00CB7170"/>
    <w:rsid w:val="00CC0405"/>
    <w:rsid w:val="00CC040E"/>
    <w:rsid w:val="00CC111F"/>
    <w:rsid w:val="00CC14CB"/>
    <w:rsid w:val="00CC178A"/>
    <w:rsid w:val="00CC2011"/>
    <w:rsid w:val="00CC3EA0"/>
    <w:rsid w:val="00CC4994"/>
    <w:rsid w:val="00CC5E23"/>
    <w:rsid w:val="00CC6684"/>
    <w:rsid w:val="00CC7B45"/>
    <w:rsid w:val="00CD1188"/>
    <w:rsid w:val="00CD1CB3"/>
    <w:rsid w:val="00CD2ED1"/>
    <w:rsid w:val="00CD337B"/>
    <w:rsid w:val="00CD7DDB"/>
    <w:rsid w:val="00CE0424"/>
    <w:rsid w:val="00CE11AB"/>
    <w:rsid w:val="00CE1609"/>
    <w:rsid w:val="00CE22D4"/>
    <w:rsid w:val="00CE30DC"/>
    <w:rsid w:val="00CE4D79"/>
    <w:rsid w:val="00CE531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1A5C"/>
    <w:rsid w:val="00D13135"/>
    <w:rsid w:val="00D1344F"/>
    <w:rsid w:val="00D13970"/>
    <w:rsid w:val="00D13E4E"/>
    <w:rsid w:val="00D153AA"/>
    <w:rsid w:val="00D17248"/>
    <w:rsid w:val="00D2264C"/>
    <w:rsid w:val="00D227B2"/>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66562"/>
    <w:rsid w:val="00D708B0"/>
    <w:rsid w:val="00D70E73"/>
    <w:rsid w:val="00D710D9"/>
    <w:rsid w:val="00D7135D"/>
    <w:rsid w:val="00D718EF"/>
    <w:rsid w:val="00D74856"/>
    <w:rsid w:val="00D763CD"/>
    <w:rsid w:val="00D76401"/>
    <w:rsid w:val="00D7654F"/>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6839"/>
    <w:rsid w:val="00DD729E"/>
    <w:rsid w:val="00DD740E"/>
    <w:rsid w:val="00DD7CBD"/>
    <w:rsid w:val="00DE2D93"/>
    <w:rsid w:val="00DE3A0B"/>
    <w:rsid w:val="00DE4CB2"/>
    <w:rsid w:val="00DE4E2C"/>
    <w:rsid w:val="00DE5608"/>
    <w:rsid w:val="00DE58D0"/>
    <w:rsid w:val="00DE6392"/>
    <w:rsid w:val="00DE654F"/>
    <w:rsid w:val="00DE6682"/>
    <w:rsid w:val="00DF02B2"/>
    <w:rsid w:val="00DF0B6E"/>
    <w:rsid w:val="00DF15A3"/>
    <w:rsid w:val="00DF15E0"/>
    <w:rsid w:val="00DF1C34"/>
    <w:rsid w:val="00DF20D4"/>
    <w:rsid w:val="00DF2D8D"/>
    <w:rsid w:val="00DF306A"/>
    <w:rsid w:val="00DF37A0"/>
    <w:rsid w:val="00DF4C2E"/>
    <w:rsid w:val="00DF5C56"/>
    <w:rsid w:val="00DF6F6E"/>
    <w:rsid w:val="00DF794F"/>
    <w:rsid w:val="00E002D7"/>
    <w:rsid w:val="00E05150"/>
    <w:rsid w:val="00E05B81"/>
    <w:rsid w:val="00E05BC6"/>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494"/>
    <w:rsid w:val="00E47AEF"/>
    <w:rsid w:val="00E50171"/>
    <w:rsid w:val="00E50DED"/>
    <w:rsid w:val="00E518D7"/>
    <w:rsid w:val="00E53B75"/>
    <w:rsid w:val="00E53DB1"/>
    <w:rsid w:val="00E54E3B"/>
    <w:rsid w:val="00E5509A"/>
    <w:rsid w:val="00E55B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1F7E"/>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0F1"/>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2DEE"/>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0F8"/>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3F0"/>
    <w:rsid w:val="00F414A4"/>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313"/>
    <w:rsid w:val="00F71F69"/>
    <w:rsid w:val="00F72052"/>
    <w:rsid w:val="00F72B72"/>
    <w:rsid w:val="00F731A3"/>
    <w:rsid w:val="00F74BB9"/>
    <w:rsid w:val="00F75582"/>
    <w:rsid w:val="00F7565A"/>
    <w:rsid w:val="00F75A7F"/>
    <w:rsid w:val="00F76EFA"/>
    <w:rsid w:val="00F804AD"/>
    <w:rsid w:val="00F804BE"/>
    <w:rsid w:val="00F80B50"/>
    <w:rsid w:val="00F80C5A"/>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3990"/>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7336"/>
    <w:rsid w:val="00FE787C"/>
    <w:rsid w:val="00FF3F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49B5790-25FB-4039-9B1B-194FAAC0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A0C2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B1Zchn">
    <w:name w:val="B1 Zchn"/>
    <w:rsid w:val="00B0291F"/>
    <w:rPr>
      <w:rFonts w:eastAsia="Times New Roman"/>
      <w:lang w:val="en-GB" w:eastAsia="en-GB"/>
    </w:rPr>
  </w:style>
  <w:style w:type="character" w:customStyle="1" w:styleId="TFChar">
    <w:name w:val="TF Char"/>
    <w:rsid w:val="00B0291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19990259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44674448">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09413054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CB5A53C-6A13-4D2A-AC38-CAF013D1A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66BD4-6EA1-404A-81AF-EAD2328B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92</TotalTime>
  <Pages>1</Pages>
  <Words>1164</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16</cp:revision>
  <cp:lastPrinted>2008-01-31T15:09:00Z</cp:lastPrinted>
  <dcterms:created xsi:type="dcterms:W3CDTF">2020-02-06T09:58:00Z</dcterms:created>
  <dcterms:modified xsi:type="dcterms:W3CDTF">2020-04-09T23:55:00Z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